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B8B" w:rsidRPr="005F7B8B" w:rsidRDefault="005F7B8B" w:rsidP="005F7B8B">
      <w:pPr>
        <w:jc w:val="center"/>
        <w:rPr>
          <w:rFonts w:eastAsia="仿宋_GB2312"/>
          <w:b/>
          <w:sz w:val="32"/>
          <w:szCs w:val="32"/>
        </w:rPr>
      </w:pPr>
      <w:bookmarkStart w:id="0" w:name="_GoBack"/>
      <w:bookmarkEnd w:id="0"/>
      <w:r w:rsidRPr="005F7B8B">
        <w:rPr>
          <w:rFonts w:eastAsia="仿宋_GB2312" w:hint="eastAsia"/>
          <w:b/>
          <w:sz w:val="32"/>
          <w:szCs w:val="32"/>
        </w:rPr>
        <w:t>北京交通大学岗位履职聘期考核表</w:t>
      </w:r>
    </w:p>
    <w:p w:rsidR="005F7B8B" w:rsidRDefault="005F7B8B" w:rsidP="005F7B8B">
      <w:pPr>
        <w:jc w:val="center"/>
        <w:rPr>
          <w:rFonts w:ascii="仿宋_GB2312" w:eastAsia="仿宋_GB2312"/>
          <w:b/>
          <w:bCs/>
          <w:sz w:val="24"/>
        </w:rPr>
      </w:pPr>
      <w:r w:rsidRPr="00673F17">
        <w:rPr>
          <w:rFonts w:ascii="仿宋_GB2312" w:eastAsia="仿宋_GB2312" w:hint="eastAsia"/>
          <w:b/>
          <w:sz w:val="24"/>
        </w:rPr>
        <w:t>（教师岗位、院系其他专技岗位</w:t>
      </w:r>
      <w:r w:rsidRPr="00673F17">
        <w:rPr>
          <w:rFonts w:ascii="仿宋_GB2312" w:eastAsia="仿宋_GB2312" w:hint="eastAsia"/>
          <w:b/>
          <w:bCs/>
          <w:sz w:val="24"/>
        </w:rPr>
        <w:t>）</w:t>
      </w:r>
    </w:p>
    <w:p w:rsidR="005F7B8B" w:rsidRPr="00851CFD" w:rsidRDefault="005F7B8B" w:rsidP="00873D62">
      <w:pPr>
        <w:spacing w:beforeLines="50"/>
        <w:jc w:val="center"/>
        <w:rPr>
          <w:rFonts w:ascii="仿宋_GB2312" w:eastAsia="仿宋_GB2312"/>
          <w:b/>
          <w:bCs/>
          <w:sz w:val="24"/>
        </w:rPr>
      </w:pPr>
      <w:r w:rsidRPr="00851CFD">
        <w:rPr>
          <w:rFonts w:eastAsia="仿宋_GB2312" w:hint="eastAsia"/>
          <w:b/>
          <w:sz w:val="24"/>
        </w:rPr>
        <w:t>（聘期起止时间：</w:t>
      </w:r>
      <w:r w:rsidR="00851CFD" w:rsidRPr="00851CFD">
        <w:rPr>
          <w:rFonts w:eastAsia="仿宋_GB2312" w:hint="eastAsia"/>
          <w:b/>
          <w:sz w:val="24"/>
        </w:rPr>
        <w:t xml:space="preserve">2021</w:t>
      </w:r>
      <w:r w:rsidRPr="00851CFD">
        <w:rPr>
          <w:rFonts w:eastAsia="仿宋_GB2312" w:hint="eastAsia"/>
          <w:b/>
          <w:sz w:val="24"/>
        </w:rPr>
        <w:t>年</w:t>
      </w:r>
      <w:r w:rsidR="00851CFD" w:rsidRPr="00851CFD">
        <w:rPr>
          <w:rFonts w:eastAsia="仿宋_GB2312" w:hint="eastAsia"/>
          <w:b/>
          <w:sz w:val="24"/>
        </w:rPr>
        <w:t xml:space="preserve">1</w:t>
      </w:r>
      <w:r w:rsidRPr="00851CFD">
        <w:rPr>
          <w:rFonts w:eastAsia="仿宋_GB2312" w:hint="eastAsia"/>
          <w:b/>
          <w:sz w:val="24"/>
        </w:rPr>
        <w:t>月</w:t>
      </w:r>
      <w:r w:rsidR="00851CFD" w:rsidRPr="00851CFD">
        <w:rPr>
          <w:rFonts w:eastAsia="仿宋_GB2312" w:hint="eastAsia"/>
          <w:b/>
          <w:sz w:val="24"/>
        </w:rPr>
        <w:t xml:space="preserve">1</w:t>
      </w:r>
      <w:r w:rsidRPr="00851CFD">
        <w:rPr>
          <w:rFonts w:eastAsia="仿宋_GB2312" w:hint="eastAsia"/>
          <w:b/>
          <w:sz w:val="24"/>
        </w:rPr>
        <w:t>日至</w:t>
      </w:r>
      <w:r w:rsidR="00851CFD" w:rsidRPr="00851CFD">
        <w:rPr>
          <w:rFonts w:eastAsia="仿宋_GB2312" w:hint="eastAsia"/>
          <w:b/>
          <w:sz w:val="24"/>
        </w:rPr>
        <w:t xml:space="preserve">2024</w:t>
      </w:r>
      <w:r w:rsidRPr="00851CFD">
        <w:rPr>
          <w:rFonts w:eastAsia="仿宋_GB2312" w:hint="eastAsia"/>
          <w:b/>
          <w:sz w:val="24"/>
        </w:rPr>
        <w:t>年</w:t>
      </w:r>
      <w:r w:rsidR="00851CFD" w:rsidRPr="00851CFD">
        <w:rPr>
          <w:rFonts w:eastAsia="仿宋_GB2312" w:hint="eastAsia"/>
          <w:b/>
          <w:sz w:val="24"/>
        </w:rPr>
        <w:t xml:space="preserve">12</w:t>
      </w:r>
      <w:r w:rsidRPr="00851CFD">
        <w:rPr>
          <w:rFonts w:eastAsia="仿宋_GB2312" w:hint="eastAsia"/>
          <w:b/>
          <w:sz w:val="24"/>
        </w:rPr>
        <w:t>月</w:t>
      </w:r>
      <w:r w:rsidR="00851CFD" w:rsidRPr="00851CFD">
        <w:rPr>
          <w:rFonts w:eastAsia="仿宋_GB2312" w:hint="eastAsia"/>
          <w:b/>
          <w:sz w:val="24"/>
        </w:rPr>
        <w:t xml:space="preserve">31</w:t>
      </w:r>
      <w:r w:rsidRPr="00851CFD">
        <w:rPr>
          <w:rFonts w:eastAsia="仿宋_GB2312" w:hint="eastAsia"/>
          <w:b/>
          <w:sz w:val="24"/>
        </w:rPr>
        <w:t>日</w:t>
      </w:r>
      <w:r w:rsidRPr="00851CFD">
        <w:rPr>
          <w:rFonts w:eastAsia="仿宋_GB2312" w:hint="eastAsia"/>
          <w:b/>
          <w:sz w:val="24"/>
        </w:rPr>
        <w:t xml:space="preserve"> </w:t>
      </w:r>
      <w:r w:rsidRPr="00851CFD">
        <w:rPr>
          <w:rFonts w:eastAsia="仿宋_GB2312" w:hint="eastAsia"/>
          <w:b/>
          <w:sz w:val="24"/>
        </w:rPr>
        <w:t>）</w:t>
      </w:r>
    </w:p>
    <w:p w:rsidR="005F7B8B" w:rsidRPr="00851CFD" w:rsidRDefault="005F7B8B" w:rsidP="005F7B8B">
      <w:pPr>
        <w:rPr>
          <w:rFonts w:eastAsia="仿宋_GB2312"/>
          <w:b/>
          <w:sz w:val="24"/>
        </w:rPr>
      </w:pPr>
    </w:p>
    <w:p w:rsidR="005F7B8B" w:rsidRPr="00851CFD" w:rsidRDefault="005F7B8B" w:rsidP="005F7B8B">
      <w:pPr>
        <w:rPr>
          <w:b/>
        </w:rPr>
      </w:pPr>
      <w:r w:rsidRPr="00851CFD">
        <w:rPr>
          <w:rFonts w:eastAsia="黑体" w:hint="eastAsia"/>
          <w:bCs/>
          <w:sz w:val="24"/>
        </w:rPr>
        <w:t>一、</w:t>
      </w:r>
      <w:r w:rsidRPr="00851CFD">
        <w:rPr>
          <w:rFonts w:eastAsia="黑体"/>
          <w:bCs/>
          <w:sz w:val="24"/>
        </w:rPr>
        <w:t>个人基本情况</w:t>
      </w:r>
      <w:r w:rsidRPr="00851CFD">
        <w:rPr>
          <w:rFonts w:eastAsia="黑体" w:hint="eastAsia"/>
          <w:bCs/>
          <w:sz w:val="24"/>
        </w:rPr>
        <w:t xml:space="preserve">                             </w:t>
      </w:r>
      <w:r w:rsidRPr="00851CFD">
        <w:rPr>
          <w:rFonts w:hint="eastAsia"/>
          <w:b/>
        </w:rPr>
        <w:t xml:space="preserve">单位序号：</w:t>
      </w:r>
      <w:r w:rsidR="00851CFD" w:rsidRPr="00851CFD">
        <w:rPr>
          <w:rFonts w:hint="eastAsia"/>
          <w:b/>
        </w:rPr>
        <w:t xml:space="preserve">17 </w:t>
      </w:r>
      <w:r w:rsidRPr="00851CFD">
        <w:rPr>
          <w:rFonts w:hint="eastAsia"/>
          <w:b/>
        </w:rPr>
        <w:t>存档序号：</w:t>
      </w:r>
      <w:r w:rsidR="00851CFD" w:rsidRPr="00851CFD">
        <w:rPr>
          <w:rFonts w:hint="eastAsia"/>
          <w:b/>
        </w:rPr>
        <w:t xml:space="preserve">308</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1399"/>
        <w:gridCol w:w="1434"/>
        <w:gridCol w:w="1390"/>
        <w:gridCol w:w="1589"/>
        <w:gridCol w:w="1665"/>
      </w:tblGrid>
      <w:tr w:rsidR="005F7B8B" w:rsidRPr="00673F17" w:rsidTr="00A60A26">
        <w:trPr>
          <w:trHeight w:val="567"/>
        </w:trPr>
        <w:tc>
          <w:tcPr>
            <w:tcW w:w="1094" w:type="pct"/>
            <w:vAlign w:val="center"/>
          </w:tcPr>
          <w:p w:rsidR="005F7B8B" w:rsidRPr="00673F17" w:rsidRDefault="005F7B8B" w:rsidP="00C53286">
            <w:pPr>
              <w:jc w:val="center"/>
            </w:pPr>
            <w:bookmarkStart w:id="1" w:name="s2"/>
            <w:bookmarkEnd w:id="1"/>
            <w:r w:rsidRPr="00673F17">
              <w:rPr>
                <w:szCs w:val="21"/>
              </w:rPr>
              <w:t>姓名</w:t>
            </w:r>
          </w:p>
        </w:tc>
        <w:tc>
          <w:tcPr>
            <w:tcW w:w="731" w:type="pct"/>
            <w:vAlign w:val="center"/>
          </w:tcPr>
          <w:p w:rsidR="005F7B8B" w:rsidRPr="00673F17" w:rsidRDefault="00851CFD" w:rsidP="00C53286">
            <w:pPr>
              <w:jc w:val="center"/>
            </w:pPr>
            <w:r>
              <w:rPr>
                <w:rFonts w:hint="eastAsia"/>
              </w:rPr>
              <w:t xml:space="preserve">马  路</w:t>
            </w:r>
          </w:p>
        </w:tc>
        <w:tc>
          <w:tcPr>
            <w:tcW w:w="749" w:type="pct"/>
            <w:vAlign w:val="center"/>
          </w:tcPr>
          <w:p w:rsidR="005F7B8B" w:rsidRPr="00673F17" w:rsidRDefault="005F7B8B" w:rsidP="00C53286">
            <w:pPr>
              <w:jc w:val="center"/>
            </w:pPr>
            <w:r w:rsidRPr="00673F17">
              <w:rPr>
                <w:rFonts w:hint="eastAsia"/>
                <w:szCs w:val="21"/>
              </w:rPr>
              <w:t>工资号</w:t>
            </w:r>
          </w:p>
        </w:tc>
        <w:tc>
          <w:tcPr>
            <w:tcW w:w="726" w:type="pct"/>
            <w:vAlign w:val="center"/>
          </w:tcPr>
          <w:p w:rsidR="005F7B8B" w:rsidRPr="00673F17" w:rsidRDefault="00851CFD" w:rsidP="00C53286">
            <w:pPr>
              <w:jc w:val="center"/>
            </w:pPr>
            <w:r>
              <w:rPr>
                <w:rFonts w:hint="eastAsia"/>
              </w:rPr>
              <w:t xml:space="preserve">8503</w:t>
            </w:r>
          </w:p>
        </w:tc>
        <w:tc>
          <w:tcPr>
            <w:tcW w:w="830" w:type="pct"/>
            <w:vAlign w:val="center"/>
          </w:tcPr>
          <w:p w:rsidR="005F7B8B" w:rsidRPr="00673F17" w:rsidRDefault="00B45107" w:rsidP="00C53286">
            <w:pPr>
              <w:jc w:val="center"/>
            </w:pPr>
            <w:r>
              <w:rPr>
                <w:rFonts w:hint="eastAsia"/>
              </w:rPr>
              <w:t>政治面貌</w:t>
            </w:r>
          </w:p>
        </w:tc>
        <w:tc>
          <w:tcPr>
            <w:tcW w:w="869" w:type="pct"/>
            <w:vAlign w:val="center"/>
          </w:tcPr>
          <w:p w:rsidR="005F7B8B" w:rsidRPr="00673F17" w:rsidRDefault="00B62C63" w:rsidP="00C53286">
            <w:pPr>
              <w:jc w:val="center"/>
            </w:pPr>
            <w:r w:rsidRPr="00E94130">
              <w:t xml:space="preserve">中共党员</w:t>
            </w:r>
          </w:p>
        </w:tc>
      </w:tr>
      <w:tr w:rsidR="005F7B8B" w:rsidRPr="00673F17" w:rsidTr="00A60A26">
        <w:trPr>
          <w:trHeight w:val="567"/>
        </w:trPr>
        <w:tc>
          <w:tcPr>
            <w:tcW w:w="1094" w:type="pct"/>
            <w:vAlign w:val="center"/>
          </w:tcPr>
          <w:p w:rsidR="005F7B8B" w:rsidRPr="00673F17" w:rsidRDefault="005F7B8B" w:rsidP="00C53286">
            <w:pPr>
              <w:jc w:val="center"/>
              <w:rPr>
                <w:szCs w:val="21"/>
              </w:rPr>
            </w:pPr>
            <w:proofErr w:type="gramStart"/>
            <w:r>
              <w:rPr>
                <w:rFonts w:hint="eastAsia"/>
                <w:szCs w:val="21"/>
              </w:rPr>
              <w:t>现专业</w:t>
            </w:r>
            <w:proofErr w:type="gramEnd"/>
            <w:r>
              <w:rPr>
                <w:rFonts w:hint="eastAsia"/>
                <w:szCs w:val="21"/>
              </w:rPr>
              <w:t>技术职务</w:t>
            </w:r>
          </w:p>
        </w:tc>
        <w:tc>
          <w:tcPr>
            <w:tcW w:w="731" w:type="pct"/>
            <w:vAlign w:val="center"/>
          </w:tcPr>
          <w:p w:rsidR="005F7B8B" w:rsidRPr="00673F17" w:rsidRDefault="000C6828" w:rsidP="00C53286">
            <w:pPr>
              <w:jc w:val="center"/>
            </w:pPr>
            <w:r>
              <w:rPr>
                <w:rFonts w:hint="eastAsia"/>
              </w:rPr>
              <w:t xml:space="preserve">教授</w:t>
            </w:r>
          </w:p>
        </w:tc>
        <w:tc>
          <w:tcPr>
            <w:tcW w:w="749" w:type="pct"/>
            <w:vAlign w:val="center"/>
          </w:tcPr>
          <w:p w:rsidR="005F7B8B" w:rsidRPr="00673F17" w:rsidRDefault="00B45107" w:rsidP="00C53286">
            <w:pPr>
              <w:jc w:val="center"/>
            </w:pPr>
            <w:r w:rsidRPr="00673F17">
              <w:rPr>
                <w:rFonts w:hint="eastAsia"/>
              </w:rPr>
              <w:t>工作单位</w:t>
            </w:r>
          </w:p>
        </w:tc>
        <w:tc>
          <w:tcPr>
            <w:tcW w:w="2425" w:type="pct"/>
            <w:gridSpan w:val="3"/>
            <w:vAlign w:val="center"/>
          </w:tcPr>
          <w:p w:rsidR="005F7B8B" w:rsidRPr="00673F17" w:rsidRDefault="00B45107" w:rsidP="00C53286">
            <w:pPr>
              <w:jc w:val="center"/>
            </w:pPr>
            <w:r>
              <w:rPr>
                <w:rFonts w:hint="eastAsia"/>
              </w:rPr>
              <w:t xml:space="preserve">交通运输学院</w:t>
            </w:r>
          </w:p>
        </w:tc>
      </w:tr>
      <w:tr w:rsidR="005F7B8B" w:rsidRPr="00673F17" w:rsidTr="00A60A26">
        <w:trPr>
          <w:trHeight w:val="567"/>
        </w:trPr>
        <w:tc>
          <w:tcPr>
            <w:tcW w:w="1094" w:type="pct"/>
            <w:vAlign w:val="center"/>
          </w:tcPr>
          <w:p w:rsidR="005F7B8B" w:rsidRPr="00673F17" w:rsidRDefault="005F7B8B" w:rsidP="005F7B8B">
            <w:pPr>
              <w:jc w:val="center"/>
            </w:pPr>
            <w:r w:rsidRPr="00673F17">
              <w:rPr>
                <w:szCs w:val="21"/>
              </w:rPr>
              <w:t>现</w:t>
            </w:r>
            <w:r w:rsidRPr="00673F17">
              <w:rPr>
                <w:rFonts w:hint="eastAsia"/>
                <w:szCs w:val="21"/>
              </w:rPr>
              <w:t>聘</w:t>
            </w:r>
            <w:r w:rsidRPr="00673F17">
              <w:rPr>
                <w:szCs w:val="21"/>
              </w:rPr>
              <w:t xml:space="preserve">专业技术岗位</w:t>
            </w:r>
          </w:p>
        </w:tc>
        <w:tc>
          <w:tcPr>
            <w:tcW w:w="731" w:type="pct"/>
            <w:vAlign w:val="center"/>
          </w:tcPr>
          <w:p w:rsidR="005F7B8B" w:rsidRPr="00673F17" w:rsidRDefault="000C6828" w:rsidP="00C53286">
            <w:pPr>
              <w:jc w:val="center"/>
            </w:pPr>
            <w:r>
              <w:rPr>
                <w:rFonts w:hint="eastAsia"/>
              </w:rPr>
              <w:t xml:space="preserve">教授四级</w:t>
            </w:r>
          </w:p>
        </w:tc>
        <w:tc>
          <w:tcPr>
            <w:tcW w:w="749" w:type="pct"/>
            <w:vAlign w:val="center"/>
          </w:tcPr>
          <w:p w:rsidR="005F7B8B" w:rsidRPr="00673F17" w:rsidRDefault="005F7B8B" w:rsidP="00A60A26">
            <w:pPr>
              <w:jc w:val="center"/>
            </w:pPr>
            <w:r w:rsidRPr="00673F17">
              <w:t>病事假天数</w:t>
            </w:r>
          </w:p>
        </w:tc>
        <w:tc>
          <w:tcPr>
            <w:tcW w:w="726" w:type="pct"/>
            <w:vAlign w:val="center"/>
          </w:tcPr>
          <w:p w:rsidR="005F7B8B" w:rsidRPr="00673F17" w:rsidRDefault="00851CFD" w:rsidP="00C53286">
            <w:pPr>
              <w:jc w:val="center"/>
            </w:pPr>
            <w:r>
              <w:rPr>
                <w:rFonts w:hint="eastAsia"/>
              </w:rPr>
              <w:t xml:space="preserve">0</w:t>
            </w:r>
          </w:p>
        </w:tc>
        <w:tc>
          <w:tcPr>
            <w:tcW w:w="830" w:type="pct"/>
            <w:vAlign w:val="center"/>
          </w:tcPr>
          <w:p w:rsidR="005F7B8B" w:rsidRPr="00673F17" w:rsidRDefault="005F7B8B" w:rsidP="00C53286">
            <w:pPr>
              <w:jc w:val="center"/>
            </w:pPr>
            <w:r w:rsidRPr="00673F17">
              <w:t>旷工天数</w:t>
            </w:r>
          </w:p>
        </w:tc>
        <w:tc>
          <w:tcPr>
            <w:tcW w:w="869" w:type="pct"/>
            <w:vAlign w:val="center"/>
          </w:tcPr>
          <w:p w:rsidR="005F7B8B" w:rsidRPr="00673F17" w:rsidRDefault="00851CFD" w:rsidP="00C53286">
            <w:pPr>
              <w:jc w:val="center"/>
            </w:pPr>
            <w:r>
              <w:rPr>
                <w:rFonts w:hint="eastAsia"/>
              </w:rPr>
              <w:t xml:space="preserve">0</w:t>
            </w:r>
          </w:p>
        </w:tc>
      </w:tr>
      <w:tr w:rsidR="005F7B8B" w:rsidRPr="00673F17" w:rsidTr="00A60A26">
        <w:trPr>
          <w:trHeight w:val="567"/>
        </w:trPr>
        <w:tc>
          <w:tcPr>
            <w:tcW w:w="1094" w:type="pct"/>
            <w:vAlign w:val="center"/>
          </w:tcPr>
          <w:p w:rsidR="005F7B8B" w:rsidRDefault="005F7B8B" w:rsidP="00C53286">
            <w:pPr>
              <w:jc w:val="center"/>
              <w:rPr>
                <w:rFonts w:hAnsi="宋体"/>
                <w:szCs w:val="21"/>
              </w:rPr>
            </w:pPr>
            <w:r w:rsidRPr="00673F17">
              <w:rPr>
                <w:rFonts w:hAnsi="宋体"/>
                <w:szCs w:val="21"/>
              </w:rPr>
              <w:t>现担（兼）任党政</w:t>
            </w:r>
          </w:p>
          <w:p w:rsidR="005F7B8B" w:rsidRPr="00673F17" w:rsidRDefault="005F7B8B" w:rsidP="00C53286">
            <w:pPr>
              <w:jc w:val="center"/>
            </w:pPr>
            <w:r w:rsidRPr="00673F17">
              <w:rPr>
                <w:rFonts w:hAnsi="宋体"/>
                <w:szCs w:val="21"/>
              </w:rPr>
              <w:t xml:space="preserve">职务</w:t>
            </w:r>
          </w:p>
        </w:tc>
        <w:tc>
          <w:tcPr>
            <w:tcW w:w="3906" w:type="pct"/>
            <w:gridSpan w:val="5"/>
            <w:vAlign w:val="center"/>
          </w:tcPr>
          <w:p w:rsidR="005F7B8B" w:rsidRPr="00673F17" w:rsidRDefault="00851CFD" w:rsidP="00C53286">
            <w:pPr>
              <w:jc w:val="center"/>
            </w:pPr>
            <w:r>
              <w:rPr>
                <w:rFonts w:hint="eastAsia"/>
              </w:rPr>
              <w:t xml:space="preserve">无</w:t>
            </w:r>
          </w:p>
        </w:tc>
      </w:tr>
      <w:tr w:rsidR="005F7B8B" w:rsidRPr="00673F17" w:rsidTr="00A60A26">
        <w:trPr>
          <w:trHeight w:val="567"/>
        </w:trPr>
        <w:tc>
          <w:tcPr>
            <w:tcW w:w="1094" w:type="pct"/>
            <w:vAlign w:val="center"/>
          </w:tcPr>
          <w:p w:rsidR="005F7B8B" w:rsidRPr="00673F17" w:rsidRDefault="005F7B8B" w:rsidP="00C53286">
            <w:pPr>
              <w:jc w:val="center"/>
              <w:rPr>
                <w:szCs w:val="21"/>
              </w:rPr>
            </w:pPr>
            <w:r w:rsidRPr="00673F17">
              <w:rPr>
                <w:rFonts w:hAnsi="宋体"/>
              </w:rPr>
              <w:t>社会兼职情况</w:t>
            </w:r>
          </w:p>
        </w:tc>
        <w:tc>
          <w:tcPr>
            <w:tcW w:w="3906" w:type="pct"/>
            <w:gridSpan w:val="5"/>
            <w:vAlign w:val="center"/>
          </w:tcPr>
          <w:p w:rsidR="005F7B8B" w:rsidRPr="00851CFD" w:rsidRDefault="00851CFD" w:rsidP="00851CFD">
            <w:pPr>
              <w:jc w:val="left"/>
            </w:pPr>
            <w:r>
              <w:t xml:space="preserve"/>
            </w:r>
          </w:p>
        </w:tc>
      </w:tr>
    </w:tbl>
    <w:p w:rsidR="005F7B8B" w:rsidRPr="00673F17" w:rsidRDefault="005F7B8B" w:rsidP="005F7B8B"/>
    <w:p w:rsidR="005F7B8B" w:rsidRPr="00673F17" w:rsidRDefault="005F7B8B" w:rsidP="005F7B8B">
      <w:r w:rsidRPr="00673F17">
        <w:rPr>
          <w:rFonts w:eastAsia="黑体" w:hint="eastAsia"/>
          <w:bCs/>
          <w:sz w:val="24"/>
        </w:rPr>
        <w:t>二、聘期</w:t>
      </w:r>
      <w:r w:rsidRPr="00673F17">
        <w:rPr>
          <w:rFonts w:eastAsia="黑体"/>
          <w:bCs/>
          <w:sz w:val="24"/>
        </w:rPr>
        <w:t>自我总体评价</w:t>
      </w:r>
      <w:r w:rsidRPr="00673F17">
        <w:t>（对照岗位聘用合同</w:t>
      </w:r>
      <w:r w:rsidRPr="00673F17">
        <w:rPr>
          <w:rFonts w:hint="eastAsia"/>
        </w:rPr>
        <w:t>及任务书完成情况</w:t>
      </w:r>
      <w:r w:rsidRPr="00673F17">
        <w:t>）</w:t>
      </w:r>
      <w:r w:rsidRPr="00673F17">
        <w:rPr>
          <w:rFonts w:hint="eastAsia"/>
        </w:rPr>
        <w:t>（</w:t>
      </w:r>
      <w:r w:rsidRPr="00673F17">
        <w:rPr>
          <w:rFonts w:hint="eastAsia"/>
        </w:rPr>
        <w:t>2000</w:t>
      </w:r>
      <w:r w:rsidRPr="00673F17">
        <w:rPr>
          <w:rFonts w:hint="eastAsia"/>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485"/>
        <w:gridCol w:w="4060"/>
      </w:tblGrid>
      <w:tr w:rsidR="005F7B8B" w:rsidRPr="00673F17" w:rsidTr="00851CFD">
        <w:trPr>
          <w:trHeight w:val="417"/>
        </w:trPr>
        <w:tc>
          <w:tcPr>
            <w:tcW w:w="2025" w:type="dxa"/>
            <w:vAlign w:val="center"/>
          </w:tcPr>
          <w:p w:rsidR="005F7B8B" w:rsidRPr="00673F17" w:rsidRDefault="005F7B8B" w:rsidP="00C53286">
            <w:pPr>
              <w:jc w:val="center"/>
            </w:pPr>
            <w:r w:rsidRPr="00673F17">
              <w:rPr>
                <w:rFonts w:hint="eastAsia"/>
              </w:rPr>
              <w:t>序号</w:t>
            </w:r>
          </w:p>
        </w:tc>
        <w:tc>
          <w:tcPr>
            <w:tcW w:w="3485" w:type="dxa"/>
            <w:vAlign w:val="center"/>
          </w:tcPr>
          <w:p w:rsidR="005F7B8B" w:rsidRPr="00673F17" w:rsidRDefault="005F7B8B" w:rsidP="00C53286">
            <w:pPr>
              <w:jc w:val="center"/>
            </w:pPr>
            <w:r w:rsidRPr="00673F17">
              <w:rPr>
                <w:rFonts w:hint="eastAsia"/>
              </w:rPr>
              <w:t>合同任务书中要求的聘期岗位任务</w:t>
            </w:r>
          </w:p>
        </w:tc>
        <w:tc>
          <w:tcPr>
            <w:tcW w:w="4060" w:type="dxa"/>
            <w:vAlign w:val="center"/>
          </w:tcPr>
          <w:p w:rsidR="005F7B8B" w:rsidRPr="00673F17" w:rsidRDefault="005F7B8B" w:rsidP="00851CFD">
            <w:pPr>
              <w:jc w:val="center"/>
            </w:pPr>
            <w:r w:rsidRPr="00673F17">
              <w:rPr>
                <w:rFonts w:hint="eastAsia"/>
              </w:rPr>
              <w:t>本人完成情况</w:t>
            </w:r>
            <w:r w:rsidR="00851CFD" w:rsidRPr="00851CFD">
              <w:t xml:space="preserve"/>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1</w:t>
            </w:r>
          </w:p>
        </w:tc>
        <w:tc>
          <w:tcPr>
            <w:tcW w:w="3485" w:type="dxa"/>
            <w:vAlign w:val="center"/>
          </w:tcPr>
          <w:p w:rsidR="005F7B8B" w:rsidRPr="00673F17" w:rsidRDefault="00851CFD" w:rsidP="00851CFD">
            <w:pPr>
              <w:jc w:val="left"/>
            </w:pPr>
            <w:r>
              <w:rPr>
                <w:rFonts w:hint="eastAsia"/>
              </w:rPr>
              <w:t xml:space="preserve">每年应承担教学总时数一般不少于 64，其中承担本科生课学时数一般不少于 32（从 2013 年开始执行），教学效果良好；主持建设一门本科生主干课程或新开并建设好一门本科生或研究生课程；高质量地培养本科生、研究生、留学生，每年指导本科毕业设计（论文）不少于 2 人，指导研究生学位论文抽检结果良好。</w:t>
            </w:r>
          </w:p>
        </w:tc>
        <w:tc>
          <w:tcPr>
            <w:tcW w:w="4060" w:type="dxa"/>
            <w:vAlign w:val="center"/>
          </w:tcPr>
          <w:p w:rsidR="005F7B8B" w:rsidRPr="00673F17" w:rsidRDefault="00851CFD" w:rsidP="00851CFD">
            <w:pPr>
              <w:jc w:val="left"/>
            </w:pPr>
            <w:r>
              <w:rPr>
                <w:rFonts w:hint="eastAsia"/>
              </w:rPr>
              <w:t xml:space="preserve">年承担学时超过64个。年承担本科学时平均134个，研究生学时平均35.5个。新开研究生课一门，主持建设本科合作办学课程、研究生课程各一门。每年指导本科毕业设计3人。完成本项任务。</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2</w:t>
            </w:r>
          </w:p>
        </w:tc>
        <w:tc>
          <w:tcPr>
            <w:tcW w:w="3485" w:type="dxa"/>
            <w:vAlign w:val="center"/>
          </w:tcPr>
          <w:p w:rsidR="005F7B8B" w:rsidRPr="00673F17" w:rsidRDefault="00851CFD" w:rsidP="00851CFD">
            <w:pPr>
              <w:jc w:val="left"/>
            </w:pPr>
            <w:r>
              <w:rPr>
                <w:rFonts w:hint="eastAsia"/>
              </w:rPr>
              <w:t xml:space="preserve">聘期内，在主持高水平研究项目上有新的进展。主持四类课题 1 项，且分摊经费 160 万元。</w:t>
            </w:r>
          </w:p>
        </w:tc>
        <w:tc>
          <w:tcPr>
            <w:tcW w:w="4060" w:type="dxa"/>
            <w:vAlign w:val="center"/>
          </w:tcPr>
          <w:p w:rsidR="005F7B8B" w:rsidRPr="00673F17" w:rsidRDefault="00851CFD" w:rsidP="00851CFD">
            <w:pPr>
              <w:jc w:val="left"/>
            </w:pPr>
            <w:r>
              <w:rPr>
                <w:rFonts w:hint="eastAsia"/>
              </w:rPr>
              <w:t xml:space="preserve">主持省部级/国家级项目7项，分摊经费超过160万元。完成本项任务。</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3</w:t>
            </w:r>
          </w:p>
        </w:tc>
        <w:tc>
          <w:tcPr>
            <w:tcW w:w="3485" w:type="dxa"/>
            <w:vAlign w:val="center"/>
          </w:tcPr>
          <w:p w:rsidR="005F7B8B" w:rsidRPr="00673F17" w:rsidRDefault="00851CFD" w:rsidP="00851CFD">
            <w:pPr>
              <w:jc w:val="left"/>
            </w:pPr>
            <w:r>
              <w:rPr>
                <w:rFonts w:hint="eastAsia"/>
              </w:rPr>
              <w:t xml:space="preserve">原则上聘期内以第一作者或指导研究生为第一作者发表 An5 类论文 4 篇。</w:t>
            </w:r>
          </w:p>
        </w:tc>
        <w:tc>
          <w:tcPr>
            <w:tcW w:w="4060" w:type="dxa"/>
            <w:vAlign w:val="center"/>
          </w:tcPr>
          <w:p w:rsidR="005F7B8B" w:rsidRPr="00673F17" w:rsidRDefault="00851CFD" w:rsidP="00851CFD">
            <w:pPr>
              <w:jc w:val="left"/>
            </w:pPr>
            <w:r>
              <w:rPr>
                <w:rFonts w:hint="eastAsia"/>
              </w:rPr>
              <w:t xml:space="preserve">第一作者或指导研究生为第一作者发表 An5 类以上论文 6 篇。完成本项任务。</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4</w:t>
            </w:r>
          </w:p>
        </w:tc>
        <w:tc>
          <w:tcPr>
            <w:tcW w:w="3485" w:type="dxa"/>
            <w:vAlign w:val="center"/>
          </w:tcPr>
          <w:p w:rsidR="005F7B8B" w:rsidRPr="00673F17" w:rsidRDefault="00851CFD" w:rsidP="00851CFD">
            <w:pPr>
              <w:jc w:val="left"/>
            </w:pPr>
            <w:r>
              <w:rPr>
                <w:rFonts w:hint="eastAsia"/>
              </w:rPr>
              <w:t xml:space="preserve">主动参与国际合作交流并取得较好成绩，聘期内参加国际学术会议不少于 1 次；或到国外进行累计不少于一周的学术研修、交流；或作为导师、副导师指导外国留学生</w:t>
            </w:r>
          </w:p>
        </w:tc>
        <w:tc>
          <w:tcPr>
            <w:tcW w:w="4060" w:type="dxa"/>
            <w:vAlign w:val="center"/>
          </w:tcPr>
          <w:p w:rsidR="005F7B8B" w:rsidRPr="00673F17" w:rsidRDefault="00851CFD" w:rsidP="00851CFD">
            <w:pPr>
              <w:jc w:val="left"/>
            </w:pPr>
            <w:r>
              <w:rPr>
                <w:rFonts w:hint="eastAsia"/>
              </w:rPr>
              <w:t xml:space="preserve">聘期内赴英国利兹大学访学3个月；指导6名国际硕士研究生。完成本项任务。</w:t>
            </w:r>
          </w:p>
        </w:tc>
      </w:tr>
      <w:tr w:rsidR="005F7B8B" w:rsidRPr="00673F17" w:rsidTr="00851CFD">
        <w:trPr>
          <w:trHeight w:val="570"/>
        </w:trPr>
        <w:tc>
          <w:tcPr>
            <w:tcW w:w="2025" w:type="dxa"/>
            <w:vAlign w:val="center"/>
          </w:tcPr>
          <w:p w:rsidR="005F7B8B" w:rsidRPr="00673F17" w:rsidRDefault="005F7B8B" w:rsidP="00C53286">
            <w:pPr>
              <w:jc w:val="center"/>
            </w:pPr>
          </w:p>
        </w:tc>
        <w:tc>
          <w:tcPr>
            <w:tcW w:w="3485" w:type="dxa"/>
            <w:vAlign w:val="center"/>
          </w:tcPr>
          <w:p w:rsidR="005F7B8B" w:rsidRPr="00673F17" w:rsidRDefault="005F7B8B" w:rsidP="00C53286"/>
        </w:tc>
        <w:tc>
          <w:tcPr>
            <w:tcW w:w="4060" w:type="dxa"/>
            <w:vAlign w:val="center"/>
          </w:tcPr>
          <w:p w:rsidR="005F7B8B" w:rsidRPr="00673F17" w:rsidRDefault="005F7B8B" w:rsidP="00C53286"/>
        </w:tc>
      </w:tr>
      <w:tr w:rsidR="005F7B8B" w:rsidRPr="00673F17" w:rsidTr="005F7B8B">
        <w:trPr>
          <w:trHeight w:val="659"/>
        </w:trPr>
        <w:tc>
          <w:tcPr>
            <w:tcW w:w="9570" w:type="dxa"/>
            <w:gridSpan w:val="3"/>
          </w:tcPr>
          <w:p w:rsidR="005F7B8B" w:rsidRDefault="005F7B8B" w:rsidP="00C53286">
            <w:r w:rsidRPr="00673F17">
              <w:rPr>
                <w:rFonts w:hint="eastAsia"/>
              </w:rPr>
              <w:t>聘期自我评价（包括是否达到合同任务书中岗位履职要求？本人是否满意？还存在哪些不足？今后如何努力和改进？）：</w:t>
            </w:r>
          </w:p>
          <w:p w:rsidR="005F7B8B" w:rsidRDefault="00851CFD" w:rsidP="00C53286">
            <w:r>
              <w:t xml:space="preserve">本人在此聘期内主动承担学院、系所以及团队负责人安排的学科建设、教学、科研、教育管理等任务，达到合同任务书中岗位履职要求。本人满意。今后将不断提升自身的教学能力与科研水平。努力争取科研机会、积极参加团队科学研究。积极参加公益性活动和社会服务。下一个聘期需要更加投入到科研和教学工作中，希望能够继续发表高水平的论文并持续提高自己的授课水平。</w:t>
            </w:r>
          </w:p>
          <w:p w:rsidR="005F7B8B" w:rsidRDefault="005F7B8B" w:rsidP="00C53286"/>
          <w:p w:rsidR="005F7B8B" w:rsidRPr="00673F17" w:rsidRDefault="005F7B8B" w:rsidP="00C53286"/>
        </w:tc>
      </w:tr>
      <w:tr w:rsidR="005F7B8B" w:rsidRPr="00673F17" w:rsidTr="00C53286">
        <w:trPr>
          <w:trHeight w:val="1281"/>
        </w:trPr>
        <w:tc>
          <w:tcPr>
            <w:tcW w:w="9570" w:type="dxa"/>
            <w:gridSpan w:val="3"/>
          </w:tcPr>
          <w:p w:rsidR="005F7B8B" w:rsidRPr="00673F17" w:rsidRDefault="005F7B8B" w:rsidP="00C53286">
            <w:pPr>
              <w:rPr>
                <w:b/>
                <w:sz w:val="24"/>
              </w:rPr>
            </w:pPr>
            <w:r w:rsidRPr="00673F17">
              <w:rPr>
                <w:b/>
                <w:sz w:val="24"/>
              </w:rPr>
              <w:t>本人承诺：</w:t>
            </w:r>
          </w:p>
          <w:p w:rsidR="005F7B8B" w:rsidRPr="00673F17" w:rsidRDefault="005F7B8B" w:rsidP="00C53286">
            <w:pPr>
              <w:snapToGrid w:val="0"/>
              <w:spacing w:line="360" w:lineRule="auto"/>
              <w:ind w:firstLineChars="200" w:firstLine="420"/>
              <w:rPr>
                <w:rFonts w:ascii="宋体" w:hAnsi="宋体"/>
                <w:bCs/>
                <w:szCs w:val="21"/>
              </w:rPr>
            </w:pPr>
            <w:r w:rsidRPr="00673F17">
              <w:rPr>
                <w:rFonts w:ascii="宋体" w:hAnsi="宋体" w:hint="eastAsia"/>
                <w:bCs/>
                <w:szCs w:val="21"/>
              </w:rPr>
              <w:t>该表所填内容真实准确，如与事实不符，本人愿承担由此产生的责任和后果。</w:t>
            </w:r>
          </w:p>
          <w:p w:rsidR="005F7B8B" w:rsidRDefault="005F7B8B" w:rsidP="00C53286">
            <w:pPr>
              <w:snapToGrid w:val="0"/>
              <w:spacing w:line="360" w:lineRule="auto"/>
              <w:ind w:firstLineChars="2849" w:firstLine="5983"/>
              <w:rPr>
                <w:rFonts w:ascii="宋体" w:hAnsi="宋体"/>
                <w:bCs/>
                <w:szCs w:val="21"/>
              </w:rPr>
            </w:pPr>
            <w:r w:rsidRPr="00673F17">
              <w:rPr>
                <w:rFonts w:ascii="宋体" w:hAnsi="宋体" w:hint="eastAsia"/>
                <w:bCs/>
                <w:szCs w:val="21"/>
              </w:rPr>
              <w:t>本人签字：</w:t>
            </w:r>
          </w:p>
          <w:p w:rsidR="005F7B8B" w:rsidRPr="00673F17" w:rsidRDefault="005F7B8B" w:rsidP="00C53286">
            <w:pPr>
              <w:snapToGrid w:val="0"/>
              <w:spacing w:line="360" w:lineRule="auto"/>
              <w:ind w:firstLineChars="2849" w:firstLine="5983"/>
              <w:rPr>
                <w:rFonts w:ascii="宋体" w:hAnsi="宋体"/>
                <w:bCs/>
                <w:szCs w:val="21"/>
              </w:rPr>
            </w:pPr>
          </w:p>
          <w:p w:rsidR="005F7B8B" w:rsidRPr="00673F17" w:rsidRDefault="005F7B8B" w:rsidP="00C53286">
            <w:pPr>
              <w:jc w:val="right"/>
            </w:pPr>
            <w:r w:rsidRPr="00673F17">
              <w:rPr>
                <w:rFonts w:ascii="宋体" w:hAnsi="宋体" w:hint="eastAsia"/>
                <w:bCs/>
                <w:szCs w:val="21"/>
              </w:rPr>
              <w:t>年   月   日</w:t>
            </w:r>
          </w:p>
        </w:tc>
      </w:tr>
    </w:tbl>
    <w:p w:rsidR="005F7B8B" w:rsidRPr="00673F17" w:rsidRDefault="005F7B8B" w:rsidP="005F7B8B"/>
    <w:p w:rsidR="00927CF3" w:rsidRPr="00927CF3" w:rsidRDefault="00927CF3" w:rsidP="00927CF3">
      <w:pPr>
        <w:rPr>
          <w:rFonts w:eastAsia="黑体"/>
          <w:bCs/>
          <w:sz w:val="24"/>
        </w:rPr>
      </w:pPr>
      <w:r>
        <w:rPr>
          <w:rFonts w:eastAsia="黑体" w:hint="eastAsia"/>
          <w:bCs/>
          <w:sz w:val="24"/>
        </w:rPr>
        <w:t>三</w:t>
      </w:r>
      <w:r w:rsidRPr="00927CF3">
        <w:rPr>
          <w:rFonts w:eastAsia="黑体" w:hint="eastAsia"/>
          <w:bCs/>
          <w:sz w:val="24"/>
        </w:rPr>
        <w:t>、单位审核情况</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6"/>
        <w:gridCol w:w="2337"/>
        <w:gridCol w:w="2337"/>
        <w:gridCol w:w="2337"/>
      </w:tblGrid>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lastRenderedPageBreak/>
              <w:t>本科教学及人才培养</w:t>
            </w:r>
          </w:p>
          <w:p w:rsidR="00927CF3" w:rsidRPr="002833F4" w:rsidRDefault="00927CF3" w:rsidP="00C53286">
            <w:pPr>
              <w:jc w:val="center"/>
              <w:rPr>
                <w:b/>
              </w:rPr>
            </w:pPr>
            <w:r w:rsidRPr="002833F4">
              <w:rPr>
                <w:rFonts w:hint="eastAsia"/>
                <w:b/>
              </w:rPr>
              <w:t>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科研和成果审核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研究生教学及人才</w:t>
            </w:r>
            <w:proofErr w:type="gramStart"/>
            <w:r w:rsidRPr="002833F4">
              <w:rPr>
                <w:rFonts w:hint="eastAsia"/>
                <w:b/>
              </w:rPr>
              <w:t>培</w:t>
            </w:r>
            <w:proofErr w:type="gramEnd"/>
          </w:p>
          <w:p w:rsidR="00927CF3" w:rsidRPr="002833F4" w:rsidRDefault="00927CF3" w:rsidP="00C53286">
            <w:pPr>
              <w:jc w:val="center"/>
              <w:rPr>
                <w:b/>
              </w:rPr>
            </w:pPr>
            <w:r w:rsidRPr="002833F4">
              <w:rPr>
                <w:rFonts w:hint="eastAsia"/>
                <w:b/>
              </w:rPr>
              <w:t>养审核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人事审核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bl>
    <w:p w:rsidR="00927CF3" w:rsidRPr="00EF3192" w:rsidRDefault="00927CF3" w:rsidP="005F7B8B">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四、师德</w:t>
      </w:r>
      <w:r w:rsidRPr="00EF3192">
        <w:rPr>
          <w:rFonts w:eastAsia="黑体"/>
          <w:bCs/>
          <w:sz w:val="24"/>
        </w:rPr>
        <w:t>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EF3192" w:rsidTr="00620074">
        <w:trPr>
          <w:trHeight w:val="1881"/>
          <w:jc w:val="center"/>
        </w:trPr>
        <w:tc>
          <w:tcPr>
            <w:tcW w:w="691" w:type="dxa"/>
            <w:vAlign w:val="center"/>
          </w:tcPr>
          <w:p w:rsidR="00EF3192" w:rsidRPr="00EF3192" w:rsidRDefault="00EF3192" w:rsidP="00620074">
            <w:pPr>
              <w:jc w:val="center"/>
              <w:rPr>
                <w:b/>
              </w:rPr>
            </w:pPr>
            <w:r w:rsidRPr="00EF3192">
              <w:rPr>
                <w:rFonts w:hint="eastAsia"/>
                <w:b/>
              </w:rPr>
              <w:t>教职工</w:t>
            </w:r>
            <w:r w:rsidRPr="00EF3192">
              <w:rPr>
                <w:b/>
              </w:rPr>
              <w:t>党支部评价意见</w:t>
            </w:r>
          </w:p>
        </w:tc>
        <w:tc>
          <w:tcPr>
            <w:tcW w:w="8657" w:type="dxa"/>
            <w:vAlign w:val="center"/>
          </w:tcPr>
          <w:p w:rsidR="00EF3192" w:rsidRPr="00EF3192" w:rsidRDefault="00EF3192" w:rsidP="00873D62">
            <w:pPr>
              <w:spacing w:beforeLines="50"/>
              <w:rPr>
                <w:rFonts w:ascii="宋体" w:hAnsi="宋体"/>
              </w:rPr>
            </w:pPr>
            <w:r w:rsidRPr="00EF3192">
              <w:rPr>
                <w:rFonts w:ascii="宋体" w:hAnsi="宋体" w:hint="eastAsia"/>
              </w:rPr>
              <w:t>（对被考核人师德师风和思想政治表现等方面的综合评价意见）</w:t>
            </w: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ind w:firstLineChars="1450" w:firstLine="3057"/>
              <w:rPr>
                <w:b/>
              </w:rPr>
            </w:pPr>
            <w:r w:rsidRPr="00EF3192">
              <w:rPr>
                <w:rFonts w:hint="eastAsia"/>
                <w:b/>
              </w:rPr>
              <w:t>教职工党支部</w:t>
            </w:r>
            <w:r w:rsidRPr="00EF3192">
              <w:rPr>
                <w:b/>
              </w:rPr>
              <w:t>书记：</w:t>
            </w:r>
            <w:r w:rsidRPr="00EF3192">
              <w:rPr>
                <w:b/>
              </w:rPr>
              <w:t xml:space="preserve">     </w:t>
            </w:r>
            <w:r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r w:rsidR="00EF3192" w:rsidRPr="00EF3192" w:rsidTr="00620074">
        <w:trPr>
          <w:trHeight w:val="1881"/>
          <w:jc w:val="center"/>
        </w:trPr>
        <w:tc>
          <w:tcPr>
            <w:tcW w:w="691" w:type="dxa"/>
            <w:vAlign w:val="center"/>
          </w:tcPr>
          <w:p w:rsidR="00EF3192" w:rsidRPr="00EF3192" w:rsidRDefault="00873D62" w:rsidP="00620074">
            <w:pPr>
              <w:jc w:val="center"/>
              <w:rPr>
                <w:b/>
              </w:rPr>
            </w:pPr>
            <w:r>
              <w:rPr>
                <w:b/>
              </w:rPr>
              <w:t>二级党组织</w:t>
            </w:r>
            <w:r w:rsidR="00EF3192" w:rsidRPr="00EF3192">
              <w:rPr>
                <w:b/>
              </w:rPr>
              <w:t>鉴定意见</w:t>
            </w:r>
          </w:p>
        </w:tc>
        <w:tc>
          <w:tcPr>
            <w:tcW w:w="8657" w:type="dxa"/>
            <w:vAlign w:val="center"/>
          </w:tcPr>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873D62" w:rsidP="00620074">
            <w:pPr>
              <w:ind w:firstLineChars="1400" w:firstLine="2951"/>
              <w:rPr>
                <w:b/>
              </w:rPr>
            </w:pPr>
            <w:r>
              <w:rPr>
                <w:rFonts w:hint="eastAsia"/>
                <w:b/>
              </w:rPr>
              <w:t>负责人</w:t>
            </w:r>
            <w:r w:rsidR="00EF3192" w:rsidRPr="00EF3192">
              <w:rPr>
                <w:rFonts w:hint="eastAsia"/>
                <w:b/>
              </w:rPr>
              <w:t>签字（二级党组织公章）</w:t>
            </w:r>
            <w:r w:rsidR="00EF3192" w:rsidRPr="00EF3192">
              <w:rPr>
                <w:b/>
              </w:rPr>
              <w:t>：</w:t>
            </w:r>
            <w:r w:rsidR="00EF3192" w:rsidRPr="00EF3192">
              <w:rPr>
                <w:b/>
              </w:rPr>
              <w:t xml:space="preserve">     </w:t>
            </w:r>
            <w:r w:rsidR="00EF3192"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bl>
    <w:p w:rsidR="00EF3192" w:rsidRPr="00EF3192" w:rsidRDefault="00EF3192" w:rsidP="00EF3192">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五、</w:t>
      </w:r>
      <w:r w:rsidRPr="00EF3192">
        <w:rPr>
          <w:rFonts w:eastAsia="黑体"/>
          <w:bCs/>
          <w:sz w:val="24"/>
        </w:rPr>
        <w:t>综合考核意见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673F17" w:rsidTr="00620074">
        <w:trPr>
          <w:trHeight w:val="1881"/>
          <w:jc w:val="center"/>
        </w:trPr>
        <w:tc>
          <w:tcPr>
            <w:tcW w:w="691" w:type="dxa"/>
            <w:vAlign w:val="center"/>
          </w:tcPr>
          <w:p w:rsidR="00EF3192" w:rsidRPr="001D61AC" w:rsidRDefault="00EF3192" w:rsidP="00620074">
            <w:pPr>
              <w:jc w:val="center"/>
              <w:rPr>
                <w:color w:val="000000" w:themeColor="text1"/>
              </w:rPr>
            </w:pPr>
            <w:r w:rsidRPr="001D61AC">
              <w:rPr>
                <w:b/>
                <w:color w:val="000000" w:themeColor="text1"/>
              </w:rPr>
              <w:t>单位</w:t>
            </w:r>
            <w:r w:rsidRPr="001D61AC">
              <w:rPr>
                <w:rFonts w:hint="eastAsia"/>
                <w:b/>
                <w:color w:val="000000" w:themeColor="text1"/>
              </w:rPr>
              <w:t>综合</w:t>
            </w:r>
            <w:r w:rsidRPr="001D61AC">
              <w:rPr>
                <w:b/>
                <w:color w:val="000000" w:themeColor="text1"/>
              </w:rPr>
              <w:t>考核意见</w:t>
            </w:r>
          </w:p>
        </w:tc>
        <w:tc>
          <w:tcPr>
            <w:tcW w:w="8657" w:type="dxa"/>
            <w:vAlign w:val="center"/>
          </w:tcPr>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ind w:firstLineChars="1400" w:firstLine="2951"/>
              <w:rPr>
                <w:b/>
                <w:color w:val="000000" w:themeColor="text1"/>
              </w:rPr>
            </w:pPr>
            <w:r w:rsidRPr="001D61AC">
              <w:rPr>
                <w:rFonts w:hint="eastAsia"/>
                <w:b/>
                <w:color w:val="000000" w:themeColor="text1"/>
              </w:rPr>
              <w:t>二级单位</w:t>
            </w:r>
            <w:r w:rsidRPr="001D61AC">
              <w:rPr>
                <w:b/>
                <w:color w:val="000000" w:themeColor="text1"/>
              </w:rPr>
              <w:t>负责人</w:t>
            </w:r>
            <w:r w:rsidRPr="001D61AC">
              <w:rPr>
                <w:rFonts w:hint="eastAsia"/>
                <w:b/>
                <w:color w:val="000000" w:themeColor="text1"/>
              </w:rPr>
              <w:t>（单位</w:t>
            </w:r>
            <w:r w:rsidRPr="001D61AC">
              <w:rPr>
                <w:b/>
                <w:color w:val="000000" w:themeColor="text1"/>
              </w:rPr>
              <w:t>公章</w:t>
            </w:r>
            <w:r w:rsidRPr="001D61AC">
              <w:rPr>
                <w:rFonts w:hint="eastAsia"/>
                <w:b/>
                <w:color w:val="000000" w:themeColor="text1"/>
              </w:rPr>
              <w:t>）</w:t>
            </w:r>
            <w:r w:rsidRPr="001D61AC">
              <w:rPr>
                <w:b/>
                <w:color w:val="000000" w:themeColor="text1"/>
              </w:rPr>
              <w:t>：</w:t>
            </w:r>
            <w:r w:rsidRPr="001D61AC">
              <w:rPr>
                <w:b/>
                <w:color w:val="000000" w:themeColor="text1"/>
              </w:rPr>
              <w:t xml:space="preserve">     </w:t>
            </w:r>
            <w:r w:rsidRPr="001D61AC">
              <w:rPr>
                <w:rFonts w:hint="eastAsia"/>
                <w:b/>
                <w:color w:val="000000" w:themeColor="text1"/>
              </w:rPr>
              <w:t xml:space="preserve"> </w:t>
            </w:r>
          </w:p>
          <w:p w:rsidR="00EF3192" w:rsidRPr="001D61AC" w:rsidRDefault="00EF3192" w:rsidP="00620074">
            <w:pPr>
              <w:ind w:firstLineChars="2800" w:firstLine="5903"/>
              <w:jc w:val="right"/>
              <w:rPr>
                <w:b/>
                <w:color w:val="000000" w:themeColor="text1"/>
              </w:rPr>
            </w:pPr>
            <w:r w:rsidRPr="001D61AC">
              <w:rPr>
                <w:rFonts w:hint="eastAsia"/>
                <w:b/>
                <w:color w:val="000000" w:themeColor="text1"/>
              </w:rPr>
              <w:t xml:space="preserve"> </w:t>
            </w:r>
            <w:r w:rsidRPr="001D61AC">
              <w:rPr>
                <w:b/>
                <w:color w:val="000000" w:themeColor="text1"/>
              </w:rPr>
              <w:t>年</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月</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 xml:space="preserve"> </w:t>
            </w:r>
            <w:r w:rsidRPr="001D61AC">
              <w:rPr>
                <w:b/>
                <w:color w:val="000000" w:themeColor="text1"/>
              </w:rPr>
              <w:t>日</w:t>
            </w:r>
          </w:p>
        </w:tc>
      </w:tr>
      <w:tr w:rsidR="00EF3192" w:rsidRPr="00673F17" w:rsidTr="00620074">
        <w:trPr>
          <w:trHeight w:val="1750"/>
          <w:jc w:val="center"/>
        </w:trPr>
        <w:tc>
          <w:tcPr>
            <w:tcW w:w="691" w:type="dxa"/>
            <w:vAlign w:val="center"/>
          </w:tcPr>
          <w:p w:rsidR="00EF3192" w:rsidRPr="00A51BC3" w:rsidRDefault="00EF3192" w:rsidP="00620074">
            <w:pPr>
              <w:jc w:val="center"/>
              <w:rPr>
                <w:b/>
              </w:rPr>
            </w:pPr>
            <w:r w:rsidRPr="00A51BC3">
              <w:rPr>
                <w:rFonts w:hint="eastAsia"/>
                <w:b/>
              </w:rPr>
              <w:t>学</w:t>
            </w:r>
          </w:p>
          <w:p w:rsidR="00EF3192" w:rsidRPr="00A51BC3" w:rsidRDefault="00EF3192" w:rsidP="00620074">
            <w:pPr>
              <w:jc w:val="center"/>
              <w:rPr>
                <w:b/>
              </w:rPr>
            </w:pPr>
            <w:r w:rsidRPr="00A51BC3">
              <w:rPr>
                <w:rFonts w:hint="eastAsia"/>
                <w:b/>
              </w:rPr>
              <w:t>校</w:t>
            </w:r>
          </w:p>
          <w:p w:rsidR="00EF3192" w:rsidRPr="00044B83" w:rsidRDefault="00EF3192" w:rsidP="00620074">
            <w:pPr>
              <w:jc w:val="center"/>
              <w:rPr>
                <w:color w:val="FF0000"/>
              </w:rPr>
            </w:pPr>
            <w:r w:rsidRPr="00A51BC3">
              <w:rPr>
                <w:b/>
              </w:rPr>
              <w:t>意</w:t>
            </w:r>
            <w:r w:rsidRPr="00A51BC3">
              <w:rPr>
                <w:rFonts w:hint="eastAsia"/>
                <w:b/>
              </w:rPr>
              <w:t xml:space="preserve"> </w:t>
            </w:r>
            <w:r w:rsidRPr="00A51BC3">
              <w:rPr>
                <w:b/>
              </w:rPr>
              <w:t>见</w:t>
            </w:r>
          </w:p>
        </w:tc>
        <w:tc>
          <w:tcPr>
            <w:tcW w:w="8657" w:type="dxa"/>
            <w:vAlign w:val="center"/>
          </w:tcPr>
          <w:p w:rsidR="00EF3192" w:rsidRPr="00673F17" w:rsidRDefault="00EF3192" w:rsidP="00620074"/>
          <w:p w:rsidR="00EF3192" w:rsidRPr="00673F17" w:rsidRDefault="00EF3192" w:rsidP="00620074"/>
          <w:p w:rsidR="00EF3192" w:rsidRPr="00673F17" w:rsidRDefault="00EF3192" w:rsidP="00620074"/>
          <w:p w:rsidR="00EF3192" w:rsidRPr="00673F17" w:rsidRDefault="00EF3192" w:rsidP="00620074">
            <w:pPr>
              <w:jc w:val="right"/>
            </w:pPr>
            <w:r w:rsidRPr="00673F17">
              <w:rPr>
                <w:b/>
              </w:rPr>
              <w:t>年</w:t>
            </w:r>
            <w:r w:rsidRPr="00673F17">
              <w:rPr>
                <w:b/>
              </w:rPr>
              <w:t xml:space="preserve"> </w:t>
            </w:r>
            <w:r w:rsidRPr="00673F17">
              <w:rPr>
                <w:rFonts w:hint="eastAsia"/>
                <w:b/>
              </w:rPr>
              <w:t xml:space="preserve"> </w:t>
            </w:r>
            <w:r w:rsidRPr="00673F17">
              <w:rPr>
                <w:b/>
              </w:rPr>
              <w:t xml:space="preserve">  </w:t>
            </w:r>
            <w:r w:rsidRPr="00673F17">
              <w:rPr>
                <w:b/>
              </w:rPr>
              <w:t>月</w:t>
            </w:r>
            <w:r w:rsidRPr="00673F17">
              <w:rPr>
                <w:b/>
              </w:rPr>
              <w:t xml:space="preserve">  </w:t>
            </w:r>
            <w:r w:rsidRPr="00673F17">
              <w:rPr>
                <w:rFonts w:hint="eastAsia"/>
                <w:b/>
              </w:rPr>
              <w:t xml:space="preserve"> </w:t>
            </w:r>
            <w:r w:rsidRPr="00673F17">
              <w:rPr>
                <w:b/>
              </w:rPr>
              <w:t xml:space="preserve"> </w:t>
            </w:r>
            <w:r w:rsidRPr="00673F17">
              <w:rPr>
                <w:b/>
              </w:rPr>
              <w:t>日</w:t>
            </w:r>
          </w:p>
        </w:tc>
      </w:tr>
    </w:tbl>
    <w:p w:rsidR="00EF3192" w:rsidRDefault="00EF3192" w:rsidP="00EF3192">
      <w:pPr>
        <w:rPr>
          <w:b/>
        </w:rPr>
      </w:pPr>
    </w:p>
    <w:p w:rsidR="00EF3192" w:rsidRPr="00EF3192" w:rsidRDefault="00EF3192" w:rsidP="005F7B8B">
      <w:pPr>
        <w:rPr>
          <w:b/>
        </w:rPr>
      </w:pPr>
      <w:r w:rsidRPr="00673F17">
        <w:rPr>
          <w:b/>
        </w:rPr>
        <w:t>备注：此表</w:t>
      </w:r>
      <w:r>
        <w:rPr>
          <w:rFonts w:hint="eastAsia"/>
          <w:b/>
        </w:rPr>
        <w:t>双面打印，</w:t>
      </w:r>
      <w:r w:rsidRPr="00673F17">
        <w:rPr>
          <w:b/>
        </w:rPr>
        <w:t>存入教职工档</w:t>
      </w:r>
      <w:r>
        <w:rPr>
          <w:rFonts w:hint="eastAsia"/>
          <w:b/>
        </w:rPr>
        <w:t>案</w:t>
      </w:r>
    </w:p>
    <w:sectPr w:rsidR="00EF3192" w:rsidRPr="00EF3192"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BDA" w:rsidRDefault="00F21BDA">
      <w:r>
        <w:separator/>
      </w:r>
    </w:p>
  </w:endnote>
  <w:endnote w:type="continuationSeparator" w:id="0">
    <w:p w:rsidR="00F21BDA" w:rsidRDefault="00F21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rsidP="00A53005">
    <w:pPr>
      <w:pStyle w:val="a5"/>
      <w:framePr w:wrap="around" w:vAnchor="text" w:hAnchor="margin" w:xAlign="center" w:y="1"/>
      <w:rPr>
        <w:rStyle w:val="a6"/>
      </w:rPr>
    </w:pPr>
    <w:r>
      <w:rPr>
        <w:rStyle w:val="a6"/>
      </w:rPr>
      <w:fldChar w:fldCharType="begin"/>
    </w:r>
    <w:r w:rsidR="00575C52">
      <w:rPr>
        <w:rStyle w:val="a6"/>
      </w:rPr>
      <w:instrText xml:space="preserve">PAGE  </w:instrText>
    </w:r>
    <w:r>
      <w:rPr>
        <w:rStyle w:val="a6"/>
      </w:rPr>
      <w:fldChar w:fldCharType="end"/>
    </w:r>
  </w:p>
  <w:p w:rsidR="00575C52" w:rsidRDefault="00575C5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pPr>
      <w:pStyle w:val="a5"/>
      <w:jc w:val="center"/>
    </w:pPr>
    <w:r w:rsidRPr="00A724E2">
      <w:fldChar w:fldCharType="begin"/>
    </w:r>
    <w:r w:rsidR="00794BC6">
      <w:instrText xml:space="preserve"> PAGE   \* MERGEFORMAT </w:instrText>
    </w:r>
    <w:r w:rsidRPr="00A724E2">
      <w:fldChar w:fldCharType="separate"/>
    </w:r>
    <w:r w:rsidR="00873D62" w:rsidRPr="00873D62">
      <w:rPr>
        <w:noProof/>
        <w:lang w:val="zh-CN"/>
      </w:rPr>
      <w:t>1</w:t>
    </w:r>
    <w:r>
      <w:rPr>
        <w:noProof/>
        <w:lang w:val="zh-CN"/>
      </w:rPr>
      <w:fldChar w:fldCharType="end"/>
    </w:r>
  </w:p>
  <w:p w:rsidR="00575C52" w:rsidRDefault="00575C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BDA" w:rsidRDefault="00F21BDA">
      <w:r>
        <w:separator/>
      </w:r>
    </w:p>
  </w:footnote>
  <w:footnote w:type="continuationSeparator" w:id="0">
    <w:p w:rsidR="00F21BDA" w:rsidRDefault="00F21B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bordersDoNotSurroundHeader/>
  <w:bordersDoNotSurroundFooter/>
  <w:proofState w:grammar="clean"/>
  <w:attachedTemplate r:id="rId1"/>
  <w:stylePaneFormatFilter w:val="3F0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9C0"/>
    <w:rsid w:val="00000979"/>
    <w:rsid w:val="000038A7"/>
    <w:rsid w:val="000068A9"/>
    <w:rsid w:val="00015F3F"/>
    <w:rsid w:val="00016789"/>
    <w:rsid w:val="00016DE7"/>
    <w:rsid w:val="0001797F"/>
    <w:rsid w:val="0002474A"/>
    <w:rsid w:val="00030082"/>
    <w:rsid w:val="00032B39"/>
    <w:rsid w:val="00033471"/>
    <w:rsid w:val="00034E72"/>
    <w:rsid w:val="00035001"/>
    <w:rsid w:val="0003612A"/>
    <w:rsid w:val="00037EDF"/>
    <w:rsid w:val="0004026F"/>
    <w:rsid w:val="00041DFD"/>
    <w:rsid w:val="00044B83"/>
    <w:rsid w:val="00045C79"/>
    <w:rsid w:val="00053DAE"/>
    <w:rsid w:val="000548E9"/>
    <w:rsid w:val="00060ED2"/>
    <w:rsid w:val="000620DA"/>
    <w:rsid w:val="000639A0"/>
    <w:rsid w:val="00067B9C"/>
    <w:rsid w:val="000714D1"/>
    <w:rsid w:val="0007275D"/>
    <w:rsid w:val="00082EF1"/>
    <w:rsid w:val="00085589"/>
    <w:rsid w:val="00086794"/>
    <w:rsid w:val="00090598"/>
    <w:rsid w:val="00091EC6"/>
    <w:rsid w:val="000A1190"/>
    <w:rsid w:val="000A4096"/>
    <w:rsid w:val="000C51D2"/>
    <w:rsid w:val="000C6828"/>
    <w:rsid w:val="000D03E9"/>
    <w:rsid w:val="000E7396"/>
    <w:rsid w:val="000F22EE"/>
    <w:rsid w:val="000F5D1B"/>
    <w:rsid w:val="000F618C"/>
    <w:rsid w:val="000F668C"/>
    <w:rsid w:val="000F71B4"/>
    <w:rsid w:val="00104161"/>
    <w:rsid w:val="00104C39"/>
    <w:rsid w:val="00105CCC"/>
    <w:rsid w:val="00107D73"/>
    <w:rsid w:val="00111DF1"/>
    <w:rsid w:val="00111EDF"/>
    <w:rsid w:val="0011250D"/>
    <w:rsid w:val="00116629"/>
    <w:rsid w:val="00117A77"/>
    <w:rsid w:val="00125C2D"/>
    <w:rsid w:val="001333EB"/>
    <w:rsid w:val="00144BA7"/>
    <w:rsid w:val="00146FA1"/>
    <w:rsid w:val="00157959"/>
    <w:rsid w:val="0016028F"/>
    <w:rsid w:val="00162B96"/>
    <w:rsid w:val="00166BDE"/>
    <w:rsid w:val="001725CC"/>
    <w:rsid w:val="0018201D"/>
    <w:rsid w:val="001900A5"/>
    <w:rsid w:val="00192AB1"/>
    <w:rsid w:val="00193373"/>
    <w:rsid w:val="001938B3"/>
    <w:rsid w:val="001970E8"/>
    <w:rsid w:val="001A1170"/>
    <w:rsid w:val="001A2230"/>
    <w:rsid w:val="001A2831"/>
    <w:rsid w:val="001A3CC9"/>
    <w:rsid w:val="001A4F28"/>
    <w:rsid w:val="001B0927"/>
    <w:rsid w:val="001B11A8"/>
    <w:rsid w:val="001B573F"/>
    <w:rsid w:val="001C5521"/>
    <w:rsid w:val="001C749C"/>
    <w:rsid w:val="001D1540"/>
    <w:rsid w:val="001D2110"/>
    <w:rsid w:val="001D322D"/>
    <w:rsid w:val="001D638C"/>
    <w:rsid w:val="001D67FE"/>
    <w:rsid w:val="001D6FB4"/>
    <w:rsid w:val="001E1865"/>
    <w:rsid w:val="001E2DE2"/>
    <w:rsid w:val="001E7364"/>
    <w:rsid w:val="001E7D46"/>
    <w:rsid w:val="001F5F30"/>
    <w:rsid w:val="00200C06"/>
    <w:rsid w:val="00203B4A"/>
    <w:rsid w:val="00210240"/>
    <w:rsid w:val="002151A0"/>
    <w:rsid w:val="00222BCD"/>
    <w:rsid w:val="002267B3"/>
    <w:rsid w:val="002269C0"/>
    <w:rsid w:val="00233644"/>
    <w:rsid w:val="002400E5"/>
    <w:rsid w:val="00242478"/>
    <w:rsid w:val="0024296E"/>
    <w:rsid w:val="002437F8"/>
    <w:rsid w:val="0024664D"/>
    <w:rsid w:val="00252103"/>
    <w:rsid w:val="00256446"/>
    <w:rsid w:val="00257FE0"/>
    <w:rsid w:val="00260BD3"/>
    <w:rsid w:val="00263AED"/>
    <w:rsid w:val="002666EE"/>
    <w:rsid w:val="00271C73"/>
    <w:rsid w:val="00274783"/>
    <w:rsid w:val="002833F4"/>
    <w:rsid w:val="002A6E5C"/>
    <w:rsid w:val="002B702F"/>
    <w:rsid w:val="002C1DA2"/>
    <w:rsid w:val="002C294B"/>
    <w:rsid w:val="002C2C6F"/>
    <w:rsid w:val="002C7385"/>
    <w:rsid w:val="002D026C"/>
    <w:rsid w:val="002D2A3F"/>
    <w:rsid w:val="002D5C31"/>
    <w:rsid w:val="002E0ABA"/>
    <w:rsid w:val="002E2164"/>
    <w:rsid w:val="002E456A"/>
    <w:rsid w:val="002E5E66"/>
    <w:rsid w:val="002F6FCF"/>
    <w:rsid w:val="003101C6"/>
    <w:rsid w:val="00316017"/>
    <w:rsid w:val="00316712"/>
    <w:rsid w:val="00321084"/>
    <w:rsid w:val="00327EDC"/>
    <w:rsid w:val="0033543C"/>
    <w:rsid w:val="003406C0"/>
    <w:rsid w:val="0034546A"/>
    <w:rsid w:val="003607F3"/>
    <w:rsid w:val="0036377C"/>
    <w:rsid w:val="00382D1F"/>
    <w:rsid w:val="00383C8A"/>
    <w:rsid w:val="0038702A"/>
    <w:rsid w:val="00391760"/>
    <w:rsid w:val="00391E56"/>
    <w:rsid w:val="003921DE"/>
    <w:rsid w:val="0039257F"/>
    <w:rsid w:val="00393524"/>
    <w:rsid w:val="00395377"/>
    <w:rsid w:val="003A220D"/>
    <w:rsid w:val="003A34AB"/>
    <w:rsid w:val="003A351F"/>
    <w:rsid w:val="003A3B32"/>
    <w:rsid w:val="003A4D93"/>
    <w:rsid w:val="003B5882"/>
    <w:rsid w:val="003B6AA6"/>
    <w:rsid w:val="003C165B"/>
    <w:rsid w:val="003C272C"/>
    <w:rsid w:val="003D406B"/>
    <w:rsid w:val="003D469E"/>
    <w:rsid w:val="003D59E1"/>
    <w:rsid w:val="003E4CF6"/>
    <w:rsid w:val="003E4E50"/>
    <w:rsid w:val="003E614E"/>
    <w:rsid w:val="003F38E4"/>
    <w:rsid w:val="00411D85"/>
    <w:rsid w:val="004242B1"/>
    <w:rsid w:val="0043208C"/>
    <w:rsid w:val="004331FB"/>
    <w:rsid w:val="004348FF"/>
    <w:rsid w:val="004354F3"/>
    <w:rsid w:val="00447D89"/>
    <w:rsid w:val="004640E9"/>
    <w:rsid w:val="0046607D"/>
    <w:rsid w:val="00466AD5"/>
    <w:rsid w:val="004672AB"/>
    <w:rsid w:val="00470428"/>
    <w:rsid w:val="00472426"/>
    <w:rsid w:val="004827E1"/>
    <w:rsid w:val="0048625E"/>
    <w:rsid w:val="004873F6"/>
    <w:rsid w:val="00492807"/>
    <w:rsid w:val="004940CB"/>
    <w:rsid w:val="00494B63"/>
    <w:rsid w:val="00494E86"/>
    <w:rsid w:val="00494F8E"/>
    <w:rsid w:val="00496B0D"/>
    <w:rsid w:val="004A48C9"/>
    <w:rsid w:val="004A6CF4"/>
    <w:rsid w:val="004B0F33"/>
    <w:rsid w:val="004B45C2"/>
    <w:rsid w:val="004D35E5"/>
    <w:rsid w:val="004D7836"/>
    <w:rsid w:val="004E21BE"/>
    <w:rsid w:val="004E69D8"/>
    <w:rsid w:val="004F2755"/>
    <w:rsid w:val="004F2E5A"/>
    <w:rsid w:val="004F4417"/>
    <w:rsid w:val="004F5B9C"/>
    <w:rsid w:val="0050137F"/>
    <w:rsid w:val="005022CA"/>
    <w:rsid w:val="0051138E"/>
    <w:rsid w:val="005225D6"/>
    <w:rsid w:val="00526E3D"/>
    <w:rsid w:val="00536F28"/>
    <w:rsid w:val="0053732F"/>
    <w:rsid w:val="00537954"/>
    <w:rsid w:val="00545D6E"/>
    <w:rsid w:val="00546A7C"/>
    <w:rsid w:val="005668C8"/>
    <w:rsid w:val="00575C52"/>
    <w:rsid w:val="00580334"/>
    <w:rsid w:val="00582AB6"/>
    <w:rsid w:val="0058598A"/>
    <w:rsid w:val="00587CAB"/>
    <w:rsid w:val="005908FD"/>
    <w:rsid w:val="0059214B"/>
    <w:rsid w:val="005951B9"/>
    <w:rsid w:val="005978BE"/>
    <w:rsid w:val="005A0F30"/>
    <w:rsid w:val="005A649C"/>
    <w:rsid w:val="005A6FCF"/>
    <w:rsid w:val="005A79D9"/>
    <w:rsid w:val="005C2C6A"/>
    <w:rsid w:val="005C3EB6"/>
    <w:rsid w:val="005C7774"/>
    <w:rsid w:val="005D122A"/>
    <w:rsid w:val="005D2913"/>
    <w:rsid w:val="005D507F"/>
    <w:rsid w:val="005D53C5"/>
    <w:rsid w:val="005E06EB"/>
    <w:rsid w:val="005E0BE7"/>
    <w:rsid w:val="005E2C55"/>
    <w:rsid w:val="005E607D"/>
    <w:rsid w:val="005E6DBF"/>
    <w:rsid w:val="005E7220"/>
    <w:rsid w:val="005F1F8D"/>
    <w:rsid w:val="005F2C87"/>
    <w:rsid w:val="005F4ADF"/>
    <w:rsid w:val="005F7B8B"/>
    <w:rsid w:val="00602220"/>
    <w:rsid w:val="006311AA"/>
    <w:rsid w:val="00635411"/>
    <w:rsid w:val="00637294"/>
    <w:rsid w:val="00644A8E"/>
    <w:rsid w:val="00646A6B"/>
    <w:rsid w:val="00653D3E"/>
    <w:rsid w:val="0066158F"/>
    <w:rsid w:val="00662493"/>
    <w:rsid w:val="00665D27"/>
    <w:rsid w:val="006719A7"/>
    <w:rsid w:val="00684138"/>
    <w:rsid w:val="006866CC"/>
    <w:rsid w:val="0069114E"/>
    <w:rsid w:val="00693C00"/>
    <w:rsid w:val="00697825"/>
    <w:rsid w:val="006A1025"/>
    <w:rsid w:val="006A2F7D"/>
    <w:rsid w:val="006A4613"/>
    <w:rsid w:val="006B1B0B"/>
    <w:rsid w:val="006B60AD"/>
    <w:rsid w:val="006C2322"/>
    <w:rsid w:val="006C6239"/>
    <w:rsid w:val="006C6F5E"/>
    <w:rsid w:val="006D6DA7"/>
    <w:rsid w:val="006D739F"/>
    <w:rsid w:val="006E23ED"/>
    <w:rsid w:val="006E3271"/>
    <w:rsid w:val="006E3F4D"/>
    <w:rsid w:val="006F2869"/>
    <w:rsid w:val="006F3C02"/>
    <w:rsid w:val="006F6F17"/>
    <w:rsid w:val="00700878"/>
    <w:rsid w:val="007037C1"/>
    <w:rsid w:val="0070517D"/>
    <w:rsid w:val="00706701"/>
    <w:rsid w:val="00714DE8"/>
    <w:rsid w:val="00717553"/>
    <w:rsid w:val="00721225"/>
    <w:rsid w:val="00721F31"/>
    <w:rsid w:val="007231BB"/>
    <w:rsid w:val="00727F71"/>
    <w:rsid w:val="00733B52"/>
    <w:rsid w:val="007525EE"/>
    <w:rsid w:val="00752911"/>
    <w:rsid w:val="00754CD0"/>
    <w:rsid w:val="00762EF7"/>
    <w:rsid w:val="00763F1C"/>
    <w:rsid w:val="0076466B"/>
    <w:rsid w:val="00765A55"/>
    <w:rsid w:val="00765CB7"/>
    <w:rsid w:val="007710CC"/>
    <w:rsid w:val="00771D4A"/>
    <w:rsid w:val="00780203"/>
    <w:rsid w:val="00786357"/>
    <w:rsid w:val="007905F8"/>
    <w:rsid w:val="007907CD"/>
    <w:rsid w:val="00794BC6"/>
    <w:rsid w:val="007A128C"/>
    <w:rsid w:val="007A2A78"/>
    <w:rsid w:val="007A344F"/>
    <w:rsid w:val="007A3FC7"/>
    <w:rsid w:val="007A52CD"/>
    <w:rsid w:val="007A5BF0"/>
    <w:rsid w:val="007A6227"/>
    <w:rsid w:val="007B215B"/>
    <w:rsid w:val="007B36AE"/>
    <w:rsid w:val="007C32D7"/>
    <w:rsid w:val="007C3384"/>
    <w:rsid w:val="007C3E46"/>
    <w:rsid w:val="007D3EB0"/>
    <w:rsid w:val="007F564B"/>
    <w:rsid w:val="007F5B28"/>
    <w:rsid w:val="00802320"/>
    <w:rsid w:val="0080454C"/>
    <w:rsid w:val="00806183"/>
    <w:rsid w:val="0080636B"/>
    <w:rsid w:val="00807085"/>
    <w:rsid w:val="00821FA8"/>
    <w:rsid w:val="00825B16"/>
    <w:rsid w:val="0082780D"/>
    <w:rsid w:val="00830A46"/>
    <w:rsid w:val="008345AE"/>
    <w:rsid w:val="008456F6"/>
    <w:rsid w:val="00851CFD"/>
    <w:rsid w:val="00857C87"/>
    <w:rsid w:val="00863F59"/>
    <w:rsid w:val="008655B9"/>
    <w:rsid w:val="008707FE"/>
    <w:rsid w:val="00872791"/>
    <w:rsid w:val="00872C0B"/>
    <w:rsid w:val="00873D62"/>
    <w:rsid w:val="00877C38"/>
    <w:rsid w:val="00880859"/>
    <w:rsid w:val="00881A42"/>
    <w:rsid w:val="00883275"/>
    <w:rsid w:val="00891D20"/>
    <w:rsid w:val="00891EB1"/>
    <w:rsid w:val="00896B63"/>
    <w:rsid w:val="00896CF2"/>
    <w:rsid w:val="008A52DA"/>
    <w:rsid w:val="008B263F"/>
    <w:rsid w:val="008B2D09"/>
    <w:rsid w:val="008C339B"/>
    <w:rsid w:val="008C4C17"/>
    <w:rsid w:val="008D143F"/>
    <w:rsid w:val="008D57EC"/>
    <w:rsid w:val="008D75C4"/>
    <w:rsid w:val="008E15A2"/>
    <w:rsid w:val="008E325D"/>
    <w:rsid w:val="008E5DA2"/>
    <w:rsid w:val="008F2424"/>
    <w:rsid w:val="0091125A"/>
    <w:rsid w:val="009119D2"/>
    <w:rsid w:val="00917F63"/>
    <w:rsid w:val="00923393"/>
    <w:rsid w:val="00923BA0"/>
    <w:rsid w:val="00927C4C"/>
    <w:rsid w:val="00927CF3"/>
    <w:rsid w:val="009369EE"/>
    <w:rsid w:val="009438C2"/>
    <w:rsid w:val="0094662D"/>
    <w:rsid w:val="00957150"/>
    <w:rsid w:val="00961DAA"/>
    <w:rsid w:val="009650CB"/>
    <w:rsid w:val="00973083"/>
    <w:rsid w:val="0098224A"/>
    <w:rsid w:val="0098541D"/>
    <w:rsid w:val="00990960"/>
    <w:rsid w:val="0099554B"/>
    <w:rsid w:val="009A392A"/>
    <w:rsid w:val="009B035C"/>
    <w:rsid w:val="009B5C7E"/>
    <w:rsid w:val="009B61EA"/>
    <w:rsid w:val="009B6CA5"/>
    <w:rsid w:val="009C08A6"/>
    <w:rsid w:val="009C4E03"/>
    <w:rsid w:val="009D0D51"/>
    <w:rsid w:val="009D14AC"/>
    <w:rsid w:val="009D2DEC"/>
    <w:rsid w:val="009D331E"/>
    <w:rsid w:val="009D6B46"/>
    <w:rsid w:val="009E0814"/>
    <w:rsid w:val="009E4779"/>
    <w:rsid w:val="009E4DDC"/>
    <w:rsid w:val="009F04DA"/>
    <w:rsid w:val="009F1766"/>
    <w:rsid w:val="009F58FC"/>
    <w:rsid w:val="009F797C"/>
    <w:rsid w:val="00A01811"/>
    <w:rsid w:val="00A03942"/>
    <w:rsid w:val="00A07A9B"/>
    <w:rsid w:val="00A135FF"/>
    <w:rsid w:val="00A15AD5"/>
    <w:rsid w:val="00A16531"/>
    <w:rsid w:val="00A25559"/>
    <w:rsid w:val="00A26925"/>
    <w:rsid w:val="00A26A6D"/>
    <w:rsid w:val="00A27396"/>
    <w:rsid w:val="00A34521"/>
    <w:rsid w:val="00A34D97"/>
    <w:rsid w:val="00A37C15"/>
    <w:rsid w:val="00A4461D"/>
    <w:rsid w:val="00A46736"/>
    <w:rsid w:val="00A479D2"/>
    <w:rsid w:val="00A53005"/>
    <w:rsid w:val="00A5310B"/>
    <w:rsid w:val="00A53FE0"/>
    <w:rsid w:val="00A60A26"/>
    <w:rsid w:val="00A659F7"/>
    <w:rsid w:val="00A724E2"/>
    <w:rsid w:val="00A732E0"/>
    <w:rsid w:val="00A73EE7"/>
    <w:rsid w:val="00A756EC"/>
    <w:rsid w:val="00A75BDC"/>
    <w:rsid w:val="00A871FE"/>
    <w:rsid w:val="00A945A8"/>
    <w:rsid w:val="00A9799A"/>
    <w:rsid w:val="00AA2B65"/>
    <w:rsid w:val="00AA4709"/>
    <w:rsid w:val="00AA493E"/>
    <w:rsid w:val="00AA6D5A"/>
    <w:rsid w:val="00AA6F06"/>
    <w:rsid w:val="00AB1709"/>
    <w:rsid w:val="00AB1A44"/>
    <w:rsid w:val="00AB5727"/>
    <w:rsid w:val="00AC2A63"/>
    <w:rsid w:val="00AC31AF"/>
    <w:rsid w:val="00AC5D96"/>
    <w:rsid w:val="00AC67B2"/>
    <w:rsid w:val="00AC7146"/>
    <w:rsid w:val="00AE4EA5"/>
    <w:rsid w:val="00AE5D29"/>
    <w:rsid w:val="00AF4D30"/>
    <w:rsid w:val="00B0357E"/>
    <w:rsid w:val="00B11997"/>
    <w:rsid w:val="00B2103A"/>
    <w:rsid w:val="00B21481"/>
    <w:rsid w:val="00B2251A"/>
    <w:rsid w:val="00B40A1A"/>
    <w:rsid w:val="00B4240C"/>
    <w:rsid w:val="00B42923"/>
    <w:rsid w:val="00B43568"/>
    <w:rsid w:val="00B45107"/>
    <w:rsid w:val="00B47D1A"/>
    <w:rsid w:val="00B501EF"/>
    <w:rsid w:val="00B513D0"/>
    <w:rsid w:val="00B5291A"/>
    <w:rsid w:val="00B56130"/>
    <w:rsid w:val="00B62C63"/>
    <w:rsid w:val="00B66650"/>
    <w:rsid w:val="00B73D35"/>
    <w:rsid w:val="00B811E2"/>
    <w:rsid w:val="00B90D9F"/>
    <w:rsid w:val="00B91EF6"/>
    <w:rsid w:val="00B93CAC"/>
    <w:rsid w:val="00B93DD6"/>
    <w:rsid w:val="00BA44F8"/>
    <w:rsid w:val="00BA643F"/>
    <w:rsid w:val="00BB032F"/>
    <w:rsid w:val="00BB3A9D"/>
    <w:rsid w:val="00BB7961"/>
    <w:rsid w:val="00BC6888"/>
    <w:rsid w:val="00BC7D27"/>
    <w:rsid w:val="00BD1FDF"/>
    <w:rsid w:val="00BE2193"/>
    <w:rsid w:val="00BF0829"/>
    <w:rsid w:val="00C0015D"/>
    <w:rsid w:val="00C00C72"/>
    <w:rsid w:val="00C062E6"/>
    <w:rsid w:val="00C167B2"/>
    <w:rsid w:val="00C302BF"/>
    <w:rsid w:val="00C42736"/>
    <w:rsid w:val="00C458ED"/>
    <w:rsid w:val="00C558ED"/>
    <w:rsid w:val="00C5703E"/>
    <w:rsid w:val="00C63D20"/>
    <w:rsid w:val="00C64425"/>
    <w:rsid w:val="00C73085"/>
    <w:rsid w:val="00C76AF6"/>
    <w:rsid w:val="00C81C18"/>
    <w:rsid w:val="00C82DF9"/>
    <w:rsid w:val="00C91E75"/>
    <w:rsid w:val="00C9606B"/>
    <w:rsid w:val="00CA204C"/>
    <w:rsid w:val="00CA39C0"/>
    <w:rsid w:val="00CB02B7"/>
    <w:rsid w:val="00CB4F06"/>
    <w:rsid w:val="00CC5621"/>
    <w:rsid w:val="00CC65D0"/>
    <w:rsid w:val="00CD0329"/>
    <w:rsid w:val="00CD0391"/>
    <w:rsid w:val="00CD1AD7"/>
    <w:rsid w:val="00CD457F"/>
    <w:rsid w:val="00CF07FA"/>
    <w:rsid w:val="00D00252"/>
    <w:rsid w:val="00D02BF1"/>
    <w:rsid w:val="00D108A2"/>
    <w:rsid w:val="00D12A4A"/>
    <w:rsid w:val="00D139AC"/>
    <w:rsid w:val="00D16800"/>
    <w:rsid w:val="00D17A40"/>
    <w:rsid w:val="00D24DED"/>
    <w:rsid w:val="00D27812"/>
    <w:rsid w:val="00D27F0A"/>
    <w:rsid w:val="00D318B0"/>
    <w:rsid w:val="00D36D76"/>
    <w:rsid w:val="00D40B09"/>
    <w:rsid w:val="00D4501B"/>
    <w:rsid w:val="00D50BF5"/>
    <w:rsid w:val="00D51859"/>
    <w:rsid w:val="00D52961"/>
    <w:rsid w:val="00D61FFA"/>
    <w:rsid w:val="00D6257D"/>
    <w:rsid w:val="00D67D0D"/>
    <w:rsid w:val="00D707BB"/>
    <w:rsid w:val="00D715E1"/>
    <w:rsid w:val="00D75E3D"/>
    <w:rsid w:val="00D76353"/>
    <w:rsid w:val="00D77039"/>
    <w:rsid w:val="00D84573"/>
    <w:rsid w:val="00D85C2C"/>
    <w:rsid w:val="00D8782E"/>
    <w:rsid w:val="00D91A08"/>
    <w:rsid w:val="00D96A91"/>
    <w:rsid w:val="00DA0546"/>
    <w:rsid w:val="00DA68BF"/>
    <w:rsid w:val="00DB0EC7"/>
    <w:rsid w:val="00DB1B36"/>
    <w:rsid w:val="00DB29F9"/>
    <w:rsid w:val="00DB3CD0"/>
    <w:rsid w:val="00DB5450"/>
    <w:rsid w:val="00DC13A9"/>
    <w:rsid w:val="00DC31B4"/>
    <w:rsid w:val="00DC3AE6"/>
    <w:rsid w:val="00DE044A"/>
    <w:rsid w:val="00DE0856"/>
    <w:rsid w:val="00DE1AB6"/>
    <w:rsid w:val="00DF0254"/>
    <w:rsid w:val="00DF32EB"/>
    <w:rsid w:val="00DF3825"/>
    <w:rsid w:val="00E051E9"/>
    <w:rsid w:val="00E0607B"/>
    <w:rsid w:val="00E06D4C"/>
    <w:rsid w:val="00E07636"/>
    <w:rsid w:val="00E1295D"/>
    <w:rsid w:val="00E14193"/>
    <w:rsid w:val="00E24881"/>
    <w:rsid w:val="00E26965"/>
    <w:rsid w:val="00E278A5"/>
    <w:rsid w:val="00E34955"/>
    <w:rsid w:val="00E3694C"/>
    <w:rsid w:val="00E36C44"/>
    <w:rsid w:val="00E4081E"/>
    <w:rsid w:val="00E45CC3"/>
    <w:rsid w:val="00E51371"/>
    <w:rsid w:val="00E52E22"/>
    <w:rsid w:val="00E56396"/>
    <w:rsid w:val="00E61C8F"/>
    <w:rsid w:val="00E61D69"/>
    <w:rsid w:val="00E63C10"/>
    <w:rsid w:val="00E64D11"/>
    <w:rsid w:val="00E71635"/>
    <w:rsid w:val="00E76FEC"/>
    <w:rsid w:val="00E80A3E"/>
    <w:rsid w:val="00E8252B"/>
    <w:rsid w:val="00E904AC"/>
    <w:rsid w:val="00E934A0"/>
    <w:rsid w:val="00E97317"/>
    <w:rsid w:val="00EA77A5"/>
    <w:rsid w:val="00EB1D14"/>
    <w:rsid w:val="00EB338D"/>
    <w:rsid w:val="00EB6278"/>
    <w:rsid w:val="00EB6BF7"/>
    <w:rsid w:val="00EC084B"/>
    <w:rsid w:val="00EC7451"/>
    <w:rsid w:val="00ED6B4E"/>
    <w:rsid w:val="00EE7B9B"/>
    <w:rsid w:val="00EF1DB7"/>
    <w:rsid w:val="00EF3192"/>
    <w:rsid w:val="00EF7A07"/>
    <w:rsid w:val="00F1147A"/>
    <w:rsid w:val="00F122E4"/>
    <w:rsid w:val="00F14059"/>
    <w:rsid w:val="00F16BB8"/>
    <w:rsid w:val="00F20E8A"/>
    <w:rsid w:val="00F214B7"/>
    <w:rsid w:val="00F21BDA"/>
    <w:rsid w:val="00F22F04"/>
    <w:rsid w:val="00F258FE"/>
    <w:rsid w:val="00F30047"/>
    <w:rsid w:val="00F3010B"/>
    <w:rsid w:val="00F30AF4"/>
    <w:rsid w:val="00F34CA7"/>
    <w:rsid w:val="00F40A40"/>
    <w:rsid w:val="00F414C0"/>
    <w:rsid w:val="00F44A07"/>
    <w:rsid w:val="00F51206"/>
    <w:rsid w:val="00F53304"/>
    <w:rsid w:val="00F533B9"/>
    <w:rsid w:val="00F573F5"/>
    <w:rsid w:val="00F60836"/>
    <w:rsid w:val="00F654AA"/>
    <w:rsid w:val="00F661A1"/>
    <w:rsid w:val="00F73C41"/>
    <w:rsid w:val="00F74420"/>
    <w:rsid w:val="00F91A75"/>
    <w:rsid w:val="00F92483"/>
    <w:rsid w:val="00F9698A"/>
    <w:rsid w:val="00F96C12"/>
    <w:rsid w:val="00FA66C5"/>
    <w:rsid w:val="00FC3861"/>
    <w:rsid w:val="00FC3BAB"/>
    <w:rsid w:val="00FC4014"/>
    <w:rsid w:val="00FD1424"/>
    <w:rsid w:val="00FD594E"/>
    <w:rsid w:val="00FE0424"/>
    <w:rsid w:val="00FE6204"/>
    <w:rsid w:val="00FE64E0"/>
    <w:rsid w:val="00FF4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77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4242B1"/>
    <w:pPr>
      <w:tabs>
        <w:tab w:val="center" w:pos="4153"/>
        <w:tab w:val="right" w:pos="8306"/>
      </w:tabs>
      <w:snapToGrid w:val="0"/>
      <w:jc w:val="left"/>
    </w:pPr>
    <w:rPr>
      <w:sz w:val="18"/>
      <w:szCs w:val="18"/>
    </w:rPr>
  </w:style>
  <w:style w:type="character" w:styleId="a6">
    <w:name w:val="page number"/>
    <w:basedOn w:val="a0"/>
    <w:rsid w:val="004242B1"/>
  </w:style>
  <w:style w:type="paragraph" w:styleId="a7">
    <w:name w:val="Balloon Text"/>
    <w:basedOn w:val="a"/>
    <w:semiHidden/>
    <w:rsid w:val="002D026C"/>
    <w:rPr>
      <w:sz w:val="18"/>
      <w:szCs w:val="18"/>
    </w:rPr>
  </w:style>
  <w:style w:type="paragraph" w:customStyle="1" w:styleId="Char0">
    <w:name w:val="Char"/>
    <w:basedOn w:val="a"/>
    <w:rsid w:val="00526E3D"/>
    <w:pPr>
      <w:widowControl/>
      <w:spacing w:after="160" w:line="240" w:lineRule="exact"/>
      <w:jc w:val="left"/>
    </w:pPr>
    <w:rPr>
      <w:szCs w:val="20"/>
    </w:rPr>
  </w:style>
  <w:style w:type="character" w:customStyle="1" w:styleId="Char">
    <w:name w:val="页脚 Char"/>
    <w:link w:val="a5"/>
    <w:uiPriority w:val="99"/>
    <w:rsid w:val="00D139AC"/>
    <w:rPr>
      <w:kern w:val="2"/>
      <w:sz w:val="18"/>
      <w:szCs w:val="18"/>
    </w:rPr>
  </w:style>
  <w:style w:type="character" w:styleId="a8">
    <w:name w:val="annotation reference"/>
    <w:basedOn w:val="a0"/>
    <w:semiHidden/>
    <w:unhideWhenUsed/>
    <w:rsid w:val="00E51371"/>
    <w:rPr>
      <w:sz w:val="21"/>
      <w:szCs w:val="21"/>
    </w:rPr>
  </w:style>
  <w:style w:type="paragraph" w:styleId="a9">
    <w:name w:val="annotation text"/>
    <w:basedOn w:val="a"/>
    <w:link w:val="Char1"/>
    <w:semiHidden/>
    <w:unhideWhenUsed/>
    <w:rsid w:val="00E51371"/>
    <w:pPr>
      <w:jc w:val="left"/>
    </w:pPr>
  </w:style>
  <w:style w:type="character" w:customStyle="1" w:styleId="Char1">
    <w:name w:val="批注文字 Char"/>
    <w:basedOn w:val="a0"/>
    <w:link w:val="a9"/>
    <w:semiHidden/>
    <w:rsid w:val="00E51371"/>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allViewB.dot</Template>
  <TotalTime>12</TotalTime>
  <Pages>2</Pages>
  <Words>190</Words>
  <Characters>1084</Characters>
  <Application>Microsoft Office Word</Application>
  <DocSecurity>0</DocSecurity>
  <Lines>9</Lines>
  <Paragraphs>2</Paragraphs>
  <ScaleCrop>false</ScaleCrop>
  <Company>MC SYSTEM</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subject/>
  <dc:creator>besthua</dc:creator>
  <cp:keywords/>
  <dc:description/>
  <cp:lastModifiedBy>lenovo</cp:lastModifiedBy>
  <cp:revision>15</cp:revision>
  <cp:lastPrinted>2011-12-08T01:48:00Z</cp:lastPrinted>
  <dcterms:created xsi:type="dcterms:W3CDTF">2017-11-06T08:12:00Z</dcterms:created>
  <dcterms:modified xsi:type="dcterms:W3CDTF">2023-12-13T02:43:00Z</dcterms:modified>
  <dc:identifier/>
  <dc:language/>
</cp:coreProperties>
</file>